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4F78C" w14:textId="77777777" w:rsidR="00F21389" w:rsidRDefault="00F21389" w:rsidP="00F21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BASILSON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2B9704E" w14:textId="77777777" w:rsidR="00F21389" w:rsidRDefault="00F21389" w:rsidP="00F21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Boston, Lincolnshire.</w:t>
      </w:r>
    </w:p>
    <w:p w14:paraId="3F162DE3" w14:textId="77777777" w:rsidR="00F21389" w:rsidRDefault="00F21389" w:rsidP="00F21389">
      <w:pPr>
        <w:pStyle w:val="NoSpacing"/>
        <w:rPr>
          <w:rFonts w:cs="Times New Roman"/>
          <w:szCs w:val="24"/>
        </w:rPr>
      </w:pPr>
    </w:p>
    <w:p w14:paraId="50EB373A" w14:textId="77777777" w:rsidR="00F21389" w:rsidRDefault="00F21389" w:rsidP="00F21389">
      <w:pPr>
        <w:pStyle w:val="NoSpacing"/>
        <w:rPr>
          <w:rFonts w:cs="Times New Roman"/>
          <w:szCs w:val="24"/>
        </w:rPr>
      </w:pPr>
    </w:p>
    <w:p w14:paraId="6AB29D23" w14:textId="77777777" w:rsidR="00F21389" w:rsidRDefault="00F21389" w:rsidP="00F21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Boston into lands of</w:t>
      </w:r>
    </w:p>
    <w:p w14:paraId="61432539" w14:textId="77777777" w:rsidR="00F21389" w:rsidRDefault="00F21389" w:rsidP="00F21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Ralph Neville, 2</w:t>
      </w:r>
      <w:r w:rsidRPr="00526233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67F7EFEB" w14:textId="77777777" w:rsidR="00F21389" w:rsidRDefault="00F21389" w:rsidP="00F21389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152)</w:t>
      </w:r>
    </w:p>
    <w:p w14:paraId="2DBC0003" w14:textId="77777777" w:rsidR="00F21389" w:rsidRDefault="00F21389" w:rsidP="00F21389">
      <w:pPr>
        <w:pStyle w:val="NoSpacing"/>
        <w:rPr>
          <w:rFonts w:cs="Times New Roman"/>
          <w:szCs w:val="24"/>
        </w:rPr>
      </w:pPr>
    </w:p>
    <w:p w14:paraId="20592D50" w14:textId="77777777" w:rsidR="00F21389" w:rsidRDefault="00F21389" w:rsidP="00F21389">
      <w:pPr>
        <w:pStyle w:val="NoSpacing"/>
        <w:rPr>
          <w:rFonts w:cs="Times New Roman"/>
          <w:szCs w:val="24"/>
        </w:rPr>
      </w:pPr>
    </w:p>
    <w:p w14:paraId="182C0EB6" w14:textId="77777777" w:rsidR="00F21389" w:rsidRDefault="00F21389" w:rsidP="00F21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2ACE74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682A" w14:textId="77777777" w:rsidR="00F21389" w:rsidRDefault="00F21389" w:rsidP="009139A6">
      <w:r>
        <w:separator/>
      </w:r>
    </w:p>
  </w:endnote>
  <w:endnote w:type="continuationSeparator" w:id="0">
    <w:p w14:paraId="277F3192" w14:textId="77777777" w:rsidR="00F21389" w:rsidRDefault="00F213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A8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B4E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9E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EFC4" w14:textId="77777777" w:rsidR="00F21389" w:rsidRDefault="00F21389" w:rsidP="009139A6">
      <w:r>
        <w:separator/>
      </w:r>
    </w:p>
  </w:footnote>
  <w:footnote w:type="continuationSeparator" w:id="0">
    <w:p w14:paraId="43DED9EF" w14:textId="77777777" w:rsidR="00F21389" w:rsidRDefault="00F213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FB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B0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89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8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138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91C7F"/>
  <w15:chartTrackingRefBased/>
  <w15:docId w15:val="{C4C7FFA7-0510-417E-BCD4-6DF7ADF6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2023-08-06T20:40:00Z</dcterms:created>
  <dcterms:modified xsi:type="dcterms:W3CDTF">2023-08-06T20:40:00Z</dcterms:modified>
</cp:coreProperties>
</file>